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47C9B" w14:textId="77777777" w:rsidR="00520D95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DALCROFT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3C8D0B3E" w14:textId="77777777" w:rsidR="00520D95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52790" w14:textId="77777777" w:rsidR="00520D95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FB7138" w14:textId="77777777" w:rsidR="00520D95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Ashby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53323C4" w14:textId="77777777" w:rsidR="00520D95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of Sir Hugh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5F01FC5" w14:textId="77777777" w:rsidR="00520D95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3B6A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https://inquisitionspostmortem.ac.uk/view/inquisition/18-053/54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7FFB54A" w14:textId="77777777" w:rsidR="00520D95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AA0DE" w14:textId="77777777" w:rsidR="00520D95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5A14FA" w14:textId="77777777" w:rsidR="00520D95" w:rsidRPr="00393424" w:rsidRDefault="00520D95" w:rsidP="00520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721C29C7" w14:textId="4FE39ABA" w:rsidR="00BA00AB" w:rsidRPr="00520D9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20D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03A7" w14:textId="77777777" w:rsidR="00520D95" w:rsidRDefault="00520D95" w:rsidP="009139A6">
      <w:r>
        <w:separator/>
      </w:r>
    </w:p>
  </w:endnote>
  <w:endnote w:type="continuationSeparator" w:id="0">
    <w:p w14:paraId="7842F019" w14:textId="77777777" w:rsidR="00520D95" w:rsidRDefault="00520D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BA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2F6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95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BBAB8" w14:textId="77777777" w:rsidR="00520D95" w:rsidRDefault="00520D95" w:rsidP="009139A6">
      <w:r>
        <w:separator/>
      </w:r>
    </w:p>
  </w:footnote>
  <w:footnote w:type="continuationSeparator" w:id="0">
    <w:p w14:paraId="5B0AEBA1" w14:textId="77777777" w:rsidR="00520D95" w:rsidRDefault="00520D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46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11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C7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D95"/>
    <w:rsid w:val="000666E0"/>
    <w:rsid w:val="002510B7"/>
    <w:rsid w:val="00520D9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3DD4D"/>
  <w15:chartTrackingRefBased/>
  <w15:docId w15:val="{81A11FF1-38C4-4576-A7FA-4530BBEF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0D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53/5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2022-02-06T21:25:00Z</dcterms:created>
  <dcterms:modified xsi:type="dcterms:W3CDTF">2022-02-06T21:28:00Z</dcterms:modified>
</cp:coreProperties>
</file>